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190BC" w14:textId="77777777" w:rsidR="00060C9C" w:rsidRDefault="00060C9C" w:rsidP="00060C9C">
      <w:pPr>
        <w:pStyle w:val="Naslov"/>
        <w:rPr>
          <w:sz w:val="24"/>
          <w:szCs w:val="24"/>
        </w:rPr>
      </w:pPr>
      <w:r>
        <w:rPr>
          <w:sz w:val="24"/>
          <w:szCs w:val="24"/>
        </w:rPr>
        <w:t>zahteva PODIZVAJALCA ZA NEPOSREDNA PLAČILA</w:t>
      </w:r>
    </w:p>
    <w:p w14:paraId="08BA4EF2" w14:textId="77777777" w:rsidR="00060C9C" w:rsidRDefault="00060C9C" w:rsidP="00060C9C">
      <w:pPr>
        <w:rPr>
          <w:rFonts w:eastAsia="Calibri"/>
          <w:szCs w:val="22"/>
        </w:rPr>
      </w:pPr>
    </w:p>
    <w:p w14:paraId="6E735ACD" w14:textId="77777777" w:rsidR="00060C9C" w:rsidRDefault="00060C9C" w:rsidP="00060C9C">
      <w:pPr>
        <w:spacing w:line="360" w:lineRule="auto"/>
        <w:rPr>
          <w:rFonts w:eastAsia="Calibri"/>
          <w:szCs w:val="22"/>
        </w:rPr>
      </w:pPr>
      <w:r>
        <w:rPr>
          <w:rFonts w:eastAsia="Calibri"/>
          <w:szCs w:val="22"/>
        </w:rPr>
        <w:t xml:space="preserve">Naziv podizvajalca: </w:t>
      </w:r>
      <w:r>
        <w:rPr>
          <w:rFonts w:eastAsia="Calibri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eastAsia="Calibri"/>
          <w:szCs w:val="22"/>
        </w:rPr>
        <w:instrText xml:space="preserve"> FORMTEXT </w:instrText>
      </w:r>
      <w:r>
        <w:rPr>
          <w:rFonts w:eastAsia="Calibri"/>
          <w:szCs w:val="22"/>
        </w:rPr>
      </w:r>
      <w:r>
        <w:rPr>
          <w:rFonts w:eastAsia="Calibri"/>
          <w:szCs w:val="22"/>
        </w:rPr>
        <w:fldChar w:fldCharType="separate"/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ascii="Calibri" w:hAnsi="Calibri"/>
          <w:szCs w:val="20"/>
          <w:lang w:val="en-US" w:eastAsia="zh-CN"/>
        </w:rPr>
        <w:fldChar w:fldCharType="end"/>
      </w:r>
      <w:bookmarkEnd w:id="0"/>
    </w:p>
    <w:p w14:paraId="5A6F4FD9" w14:textId="77777777" w:rsidR="00060C9C" w:rsidRDefault="00060C9C" w:rsidP="00060C9C">
      <w:pPr>
        <w:spacing w:line="360" w:lineRule="auto"/>
        <w:rPr>
          <w:rFonts w:eastAsia="Calibri"/>
          <w:szCs w:val="22"/>
        </w:rPr>
      </w:pPr>
      <w:r>
        <w:rPr>
          <w:rFonts w:eastAsia="Calibri"/>
          <w:szCs w:val="22"/>
        </w:rPr>
        <w:t xml:space="preserve">Sedež (naslov) podizvajalca: </w:t>
      </w:r>
      <w:r>
        <w:rPr>
          <w:rFonts w:cs="Arial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7B572EE4" w14:textId="77777777" w:rsidR="00060C9C" w:rsidRDefault="00060C9C" w:rsidP="00060C9C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AAED2B8" w14:textId="77777777" w:rsidR="00060C9C" w:rsidRDefault="00060C9C" w:rsidP="00060C9C">
      <w:pPr>
        <w:pStyle w:val="HTML-oblikovan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BB52309" w14:textId="31B92565" w:rsidR="00060C9C" w:rsidRPr="00060C9C" w:rsidRDefault="00060C9C" w:rsidP="00060C9C">
      <w:pPr>
        <w:pStyle w:val="Odstavekseznama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C9C">
        <w:rPr>
          <w:rFonts w:ascii="Arial" w:hAnsi="Arial" w:cs="Arial"/>
          <w:sz w:val="20"/>
          <w:szCs w:val="20"/>
        </w:rPr>
        <w:t xml:space="preserve">S podpisom te izjave zahtevamo, da naročnik za javno naročilo, katerega predmet je </w:t>
      </w:r>
      <w:r w:rsidR="00E91F5E">
        <w:rPr>
          <w:rFonts w:ascii="Arial" w:hAnsi="Arial" w:cs="Arial"/>
          <w:b/>
          <w:bCs/>
          <w:sz w:val="20"/>
          <w:szCs w:val="20"/>
        </w:rPr>
        <w:t>Vzdrževanje in nadgrajevanje informacijskega sistema Pravno-informacijski sistem Republike Slovenije</w:t>
      </w:r>
      <w:r w:rsidRPr="00060C9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z</w:t>
      </w:r>
      <w:r w:rsidRPr="00060C9C">
        <w:rPr>
          <w:rFonts w:ascii="Arial" w:hAnsi="Arial" w:cs="Arial"/>
          <w:sz w:val="20"/>
          <w:szCs w:val="20"/>
        </w:rPr>
        <w:t xml:space="preserve"> oznak</w:t>
      </w:r>
      <w:r>
        <w:rPr>
          <w:rFonts w:ascii="Arial" w:hAnsi="Arial" w:cs="Arial"/>
          <w:sz w:val="20"/>
          <w:szCs w:val="20"/>
        </w:rPr>
        <w:t>o</w:t>
      </w:r>
      <w:r w:rsidRPr="00060C9C">
        <w:rPr>
          <w:rFonts w:ascii="Arial" w:hAnsi="Arial" w:cs="Arial"/>
          <w:sz w:val="20"/>
          <w:szCs w:val="20"/>
        </w:rPr>
        <w:t xml:space="preserve"> </w:t>
      </w:r>
      <w:r w:rsidRPr="004D1034">
        <w:rPr>
          <w:rFonts w:ascii="Arial" w:hAnsi="Arial" w:cs="Arial"/>
          <w:sz w:val="20"/>
          <w:szCs w:val="20"/>
        </w:rPr>
        <w:t xml:space="preserve">naročila </w:t>
      </w:r>
      <w:r w:rsidR="00462742" w:rsidRPr="004D1034">
        <w:rPr>
          <w:rFonts w:ascii="Arial" w:hAnsi="Arial" w:cs="Arial"/>
          <w:sz w:val="20"/>
          <w:szCs w:val="20"/>
        </w:rPr>
        <w:t>4300-</w:t>
      </w:r>
      <w:r w:rsidR="00E91F5E">
        <w:rPr>
          <w:rFonts w:ascii="Arial" w:hAnsi="Arial" w:cs="Arial"/>
          <w:sz w:val="20"/>
          <w:szCs w:val="20"/>
        </w:rPr>
        <w:t>6</w:t>
      </w:r>
      <w:r w:rsidR="00462742" w:rsidRPr="004D1034">
        <w:rPr>
          <w:rFonts w:ascii="Arial" w:hAnsi="Arial" w:cs="Arial"/>
          <w:sz w:val="20"/>
          <w:szCs w:val="20"/>
        </w:rPr>
        <w:t>/202</w:t>
      </w:r>
      <w:r w:rsidR="00E91F5E">
        <w:rPr>
          <w:rFonts w:ascii="Arial" w:hAnsi="Arial" w:cs="Arial"/>
          <w:sz w:val="20"/>
          <w:szCs w:val="20"/>
        </w:rPr>
        <w:t>4</w:t>
      </w:r>
      <w:r w:rsidRPr="004D1034">
        <w:rPr>
          <w:rFonts w:ascii="Arial" w:hAnsi="Arial" w:cs="Arial"/>
          <w:sz w:val="20"/>
          <w:szCs w:val="20"/>
        </w:rPr>
        <w:t xml:space="preserve">, namesto ponudnika </w:t>
      </w:r>
      <w:r w:rsidRPr="004D103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D1034">
        <w:rPr>
          <w:rFonts w:ascii="Arial" w:hAnsi="Arial" w:cs="Arial"/>
          <w:sz w:val="20"/>
          <w:szCs w:val="20"/>
        </w:rPr>
        <w:instrText xml:space="preserve"> FORMTEXT </w:instrText>
      </w:r>
      <w:r w:rsidRPr="004D1034">
        <w:rPr>
          <w:rFonts w:ascii="Arial" w:hAnsi="Arial" w:cs="Arial"/>
          <w:sz w:val="20"/>
          <w:szCs w:val="20"/>
        </w:rPr>
      </w:r>
      <w:r w:rsidRPr="004D1034">
        <w:rPr>
          <w:rFonts w:ascii="Arial" w:hAnsi="Arial" w:cs="Arial"/>
          <w:sz w:val="20"/>
          <w:szCs w:val="20"/>
        </w:rPr>
        <w:fldChar w:fldCharType="separate"/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sz w:val="20"/>
          <w:szCs w:val="20"/>
        </w:rPr>
        <w:fldChar w:fldCharType="end"/>
      </w:r>
      <w:r w:rsidRPr="004D1034">
        <w:rPr>
          <w:rFonts w:ascii="Arial" w:hAnsi="Arial" w:cs="Arial"/>
          <w:sz w:val="20"/>
          <w:szCs w:val="20"/>
        </w:rPr>
        <w:t xml:space="preserve"> </w:t>
      </w:r>
      <w:r w:rsidRPr="004D1034">
        <w:rPr>
          <w:rFonts w:ascii="Arial" w:eastAsia="Calibri" w:hAnsi="Arial" w:cs="Arial"/>
          <w:i/>
          <w:sz w:val="20"/>
          <w:szCs w:val="20"/>
        </w:rPr>
        <w:t>/vpiše se naziv ponudnika/</w:t>
      </w:r>
      <w:r w:rsidRPr="004D1034">
        <w:rPr>
          <w:rFonts w:ascii="Arial" w:hAnsi="Arial" w:cs="Arial"/>
          <w:sz w:val="20"/>
          <w:szCs w:val="20"/>
        </w:rPr>
        <w:t xml:space="preserve"> poravnava naše terjatve do</w:t>
      </w:r>
      <w:r w:rsidRPr="00060C9C">
        <w:rPr>
          <w:rFonts w:ascii="Arial" w:hAnsi="Arial" w:cs="Arial"/>
          <w:sz w:val="20"/>
          <w:szCs w:val="20"/>
        </w:rPr>
        <w:t xml:space="preserve"> ponudnika neposredno nam.</w:t>
      </w:r>
    </w:p>
    <w:p w14:paraId="1F0E0A2E" w14:textId="77777777" w:rsidR="00060C9C" w:rsidRDefault="00060C9C" w:rsidP="00060C9C">
      <w:pPr>
        <w:spacing w:line="360" w:lineRule="auto"/>
        <w:ind w:left="720"/>
        <w:rPr>
          <w:rFonts w:cs="Arial"/>
        </w:rPr>
      </w:pPr>
    </w:p>
    <w:p w14:paraId="78A94E90" w14:textId="77777777" w:rsidR="00060C9C" w:rsidRDefault="00060C9C" w:rsidP="00060C9C">
      <w:pPr>
        <w:spacing w:line="360" w:lineRule="auto"/>
        <w:ind w:left="720"/>
        <w:rPr>
          <w:rFonts w:cs="Arial"/>
        </w:rPr>
      </w:pPr>
    </w:p>
    <w:tbl>
      <w:tblPr>
        <w:tblW w:w="9490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060C9C" w14:paraId="08A1CA67" w14:textId="77777777" w:rsidTr="00060C9C">
        <w:trPr>
          <w:trHeight w:val="241"/>
        </w:trPr>
        <w:tc>
          <w:tcPr>
            <w:tcW w:w="3348" w:type="dxa"/>
            <w:hideMark/>
          </w:tcPr>
          <w:p w14:paraId="1237F1F0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7492EFA" w14:textId="77777777" w:rsidR="00060C9C" w:rsidRDefault="00060C9C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24" w:type="dxa"/>
          </w:tcPr>
          <w:p w14:paraId="1D9BD56F" w14:textId="679907AB" w:rsidR="00060C9C" w:rsidRDefault="00060C9C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2"/>
          </w:p>
          <w:p w14:paraId="7E57C808" w14:textId="77777777" w:rsidR="00060C9C" w:rsidRDefault="00060C9C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060C9C" w14:paraId="301015CB" w14:textId="77777777" w:rsidTr="00060C9C">
        <w:trPr>
          <w:trHeight w:val="483"/>
        </w:trPr>
        <w:tc>
          <w:tcPr>
            <w:tcW w:w="3348" w:type="dxa"/>
            <w:hideMark/>
          </w:tcPr>
          <w:p w14:paraId="41DE8FAF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>
              <w:rPr>
                <w:rFonts w:cs="Arial"/>
              </w:rPr>
              <w:instrText xml:space="preserve"> FORMTEXT </w:instrText>
            </w:r>
            <w:r w:rsidR="00000000">
              <w:rPr>
                <w:rFonts w:cs="Arial"/>
              </w:rPr>
            </w:r>
            <w:r w:rsidR="00000000"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3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4"/>
            <w:r>
              <w:rPr>
                <w:rFonts w:cs="Arial"/>
              </w:rPr>
              <w:t xml:space="preserve"> </w:t>
            </w:r>
          </w:p>
        </w:tc>
        <w:tc>
          <w:tcPr>
            <w:tcW w:w="1818" w:type="dxa"/>
          </w:tcPr>
          <w:p w14:paraId="123B043E" w14:textId="77777777" w:rsidR="00060C9C" w:rsidRDefault="00060C9C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24" w:type="dxa"/>
            <w:hideMark/>
          </w:tcPr>
          <w:p w14:paraId="7D1E85ED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1704D946" w14:textId="70C816B5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 podizvajalca</w:t>
            </w:r>
          </w:p>
        </w:tc>
      </w:tr>
    </w:tbl>
    <w:p w14:paraId="1AA529F1" w14:textId="324F2B0B" w:rsidR="0032549A" w:rsidRDefault="0032549A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2330A9B" w14:textId="69296F08" w:rsidR="004C0A9F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default" r:id="rId8"/>
      <w:headerReference w:type="first" r:id="rId9"/>
      <w:footerReference w:type="first" r:id="rId10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A8A56" w14:textId="77777777" w:rsidR="00B16DB0" w:rsidRDefault="00B16DB0">
      <w:r>
        <w:separator/>
      </w:r>
    </w:p>
  </w:endnote>
  <w:endnote w:type="continuationSeparator" w:id="0">
    <w:p w14:paraId="3531BC5B" w14:textId="77777777" w:rsidR="00B16DB0" w:rsidRDefault="00B16DB0">
      <w:r>
        <w:continuationSeparator/>
      </w:r>
    </w:p>
  </w:endnote>
  <w:endnote w:type="continuationNotice" w:id="1">
    <w:p w14:paraId="1E549C2A" w14:textId="77777777" w:rsidR="00B16DB0" w:rsidRDefault="00B16D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DFAF8" w14:textId="05D2A276" w:rsidR="000C3DA4" w:rsidRPr="001F5555" w:rsidRDefault="00462742">
    <w:pPr>
      <w:pStyle w:val="Noga"/>
      <w:rPr>
        <w:sz w:val="18"/>
        <w:szCs w:val="18"/>
      </w:rPr>
    </w:pPr>
    <w:r w:rsidRPr="004D1034">
      <w:rPr>
        <w:sz w:val="18"/>
        <w:szCs w:val="18"/>
      </w:rPr>
      <w:t>4300-</w:t>
    </w:r>
    <w:r w:rsidR="00E91F5E">
      <w:rPr>
        <w:sz w:val="18"/>
        <w:szCs w:val="18"/>
      </w:rPr>
      <w:t>6/2024</w:t>
    </w:r>
    <w:r w:rsidR="001F5555" w:rsidRPr="001F5555">
      <w:rPr>
        <w:sz w:val="18"/>
        <w:szCs w:val="18"/>
      </w:rPr>
      <w:tab/>
    </w:r>
    <w:r w:rsidR="001F5555" w:rsidRPr="001F5555">
      <w:rPr>
        <w:sz w:val="18"/>
        <w:szCs w:val="18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58D3A" w14:textId="77777777" w:rsidR="00B16DB0" w:rsidRDefault="00B16DB0">
      <w:r>
        <w:separator/>
      </w:r>
    </w:p>
  </w:footnote>
  <w:footnote w:type="continuationSeparator" w:id="0">
    <w:p w14:paraId="0FD1A1CE" w14:textId="77777777" w:rsidR="00B16DB0" w:rsidRDefault="00B16DB0">
      <w:r>
        <w:continuationSeparator/>
      </w:r>
    </w:p>
  </w:footnote>
  <w:footnote w:type="continuationNotice" w:id="1">
    <w:p w14:paraId="402FC02F" w14:textId="77777777" w:rsidR="00B16DB0" w:rsidRDefault="00B16D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EDA06" w14:textId="77777777" w:rsidR="000C3DA4" w:rsidRPr="00110CBD" w:rsidRDefault="000C3DA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7C108" w14:textId="77777777" w:rsidR="000C3DA4" w:rsidRPr="008F3500" w:rsidRDefault="000C3DA4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071807">
    <w:abstractNumId w:val="20"/>
  </w:num>
  <w:num w:numId="2" w16cid:durableId="1205211525">
    <w:abstractNumId w:val="7"/>
  </w:num>
  <w:num w:numId="3" w16cid:durableId="1420640306">
    <w:abstractNumId w:val="14"/>
  </w:num>
  <w:num w:numId="4" w16cid:durableId="833377437">
    <w:abstractNumId w:val="2"/>
  </w:num>
  <w:num w:numId="5" w16cid:durableId="669479379">
    <w:abstractNumId w:val="3"/>
  </w:num>
  <w:num w:numId="6" w16cid:durableId="306281795">
    <w:abstractNumId w:val="1"/>
  </w:num>
  <w:num w:numId="7" w16cid:durableId="1962414530">
    <w:abstractNumId w:val="25"/>
  </w:num>
  <w:num w:numId="8" w16cid:durableId="1714190441">
    <w:abstractNumId w:val="4"/>
  </w:num>
  <w:num w:numId="9" w16cid:durableId="234823673">
    <w:abstractNumId w:val="13"/>
  </w:num>
  <w:num w:numId="10" w16cid:durableId="599683314">
    <w:abstractNumId w:val="8"/>
  </w:num>
  <w:num w:numId="11" w16cid:durableId="1078795421">
    <w:abstractNumId w:val="19"/>
  </w:num>
  <w:num w:numId="12" w16cid:durableId="1806002823">
    <w:abstractNumId w:val="15"/>
  </w:num>
  <w:num w:numId="13" w16cid:durableId="1104885993">
    <w:abstractNumId w:val="17"/>
  </w:num>
  <w:num w:numId="14" w16cid:durableId="1344745568">
    <w:abstractNumId w:val="11"/>
  </w:num>
  <w:num w:numId="15" w16cid:durableId="1892767810">
    <w:abstractNumId w:val="22"/>
  </w:num>
  <w:num w:numId="16" w16cid:durableId="813835174">
    <w:abstractNumId w:val="12"/>
  </w:num>
  <w:num w:numId="17" w16cid:durableId="2061467229">
    <w:abstractNumId w:val="10"/>
  </w:num>
  <w:num w:numId="18" w16cid:durableId="547692313">
    <w:abstractNumId w:val="6"/>
  </w:num>
  <w:num w:numId="19" w16cid:durableId="403454668">
    <w:abstractNumId w:val="16"/>
  </w:num>
  <w:num w:numId="20" w16cid:durableId="1328093257">
    <w:abstractNumId w:val="21"/>
  </w:num>
  <w:num w:numId="21" w16cid:durableId="1237663427">
    <w:abstractNumId w:val="0"/>
  </w:num>
  <w:num w:numId="22" w16cid:durableId="583148616">
    <w:abstractNumId w:val="18"/>
  </w:num>
  <w:num w:numId="23" w16cid:durableId="248927033">
    <w:abstractNumId w:val="5"/>
  </w:num>
  <w:num w:numId="24" w16cid:durableId="1408727728">
    <w:abstractNumId w:val="9"/>
  </w:num>
  <w:num w:numId="25" w16cid:durableId="1560701544">
    <w:abstractNumId w:val="24"/>
  </w:num>
  <w:num w:numId="26" w16cid:durableId="21175609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266BC"/>
    <w:rsid w:val="0003167F"/>
    <w:rsid w:val="000340AA"/>
    <w:rsid w:val="0004109E"/>
    <w:rsid w:val="00053BE7"/>
    <w:rsid w:val="00060C9C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41155"/>
    <w:rsid w:val="001562AD"/>
    <w:rsid w:val="00162FF4"/>
    <w:rsid w:val="0017478F"/>
    <w:rsid w:val="001752C3"/>
    <w:rsid w:val="00182659"/>
    <w:rsid w:val="001B4D2C"/>
    <w:rsid w:val="001C4DE5"/>
    <w:rsid w:val="001F0617"/>
    <w:rsid w:val="001F110D"/>
    <w:rsid w:val="001F5555"/>
    <w:rsid w:val="00202A77"/>
    <w:rsid w:val="00231D05"/>
    <w:rsid w:val="00244BD7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8BC"/>
    <w:rsid w:val="003B05A1"/>
    <w:rsid w:val="003B460B"/>
    <w:rsid w:val="003C0D30"/>
    <w:rsid w:val="003C5EE5"/>
    <w:rsid w:val="003E1C74"/>
    <w:rsid w:val="003F2043"/>
    <w:rsid w:val="00405889"/>
    <w:rsid w:val="00405D08"/>
    <w:rsid w:val="004349BB"/>
    <w:rsid w:val="00443A57"/>
    <w:rsid w:val="0044468E"/>
    <w:rsid w:val="00446C48"/>
    <w:rsid w:val="004523D8"/>
    <w:rsid w:val="004579B5"/>
    <w:rsid w:val="00462742"/>
    <w:rsid w:val="004657EE"/>
    <w:rsid w:val="00471914"/>
    <w:rsid w:val="00473F9A"/>
    <w:rsid w:val="00483836"/>
    <w:rsid w:val="00484152"/>
    <w:rsid w:val="00490F68"/>
    <w:rsid w:val="004927D2"/>
    <w:rsid w:val="00495CE2"/>
    <w:rsid w:val="004A44C6"/>
    <w:rsid w:val="004A7605"/>
    <w:rsid w:val="004C0A9F"/>
    <w:rsid w:val="004D003D"/>
    <w:rsid w:val="004D1034"/>
    <w:rsid w:val="004D1DA1"/>
    <w:rsid w:val="004D25BD"/>
    <w:rsid w:val="004E08B1"/>
    <w:rsid w:val="004E2838"/>
    <w:rsid w:val="004E4F38"/>
    <w:rsid w:val="004E6FE7"/>
    <w:rsid w:val="00526246"/>
    <w:rsid w:val="00551DCE"/>
    <w:rsid w:val="00561DD4"/>
    <w:rsid w:val="00567106"/>
    <w:rsid w:val="00591B18"/>
    <w:rsid w:val="0059707D"/>
    <w:rsid w:val="005A2B83"/>
    <w:rsid w:val="005C01E0"/>
    <w:rsid w:val="005C0C54"/>
    <w:rsid w:val="005C6152"/>
    <w:rsid w:val="005D0637"/>
    <w:rsid w:val="005D4D5D"/>
    <w:rsid w:val="005D5163"/>
    <w:rsid w:val="005E1D3C"/>
    <w:rsid w:val="005E47DC"/>
    <w:rsid w:val="005F0C0A"/>
    <w:rsid w:val="00610258"/>
    <w:rsid w:val="00614650"/>
    <w:rsid w:val="006149AF"/>
    <w:rsid w:val="00617EEB"/>
    <w:rsid w:val="00625AE6"/>
    <w:rsid w:val="00626365"/>
    <w:rsid w:val="00632253"/>
    <w:rsid w:val="00633F44"/>
    <w:rsid w:val="00642714"/>
    <w:rsid w:val="006455CE"/>
    <w:rsid w:val="00646790"/>
    <w:rsid w:val="00655841"/>
    <w:rsid w:val="00683147"/>
    <w:rsid w:val="00683295"/>
    <w:rsid w:val="006936D7"/>
    <w:rsid w:val="00694CFA"/>
    <w:rsid w:val="00695A47"/>
    <w:rsid w:val="00697519"/>
    <w:rsid w:val="006A057D"/>
    <w:rsid w:val="006C3C64"/>
    <w:rsid w:val="006C73BD"/>
    <w:rsid w:val="006D238F"/>
    <w:rsid w:val="006F0361"/>
    <w:rsid w:val="006F59D1"/>
    <w:rsid w:val="00703B63"/>
    <w:rsid w:val="00703F1C"/>
    <w:rsid w:val="00717DEA"/>
    <w:rsid w:val="00724BF9"/>
    <w:rsid w:val="00733017"/>
    <w:rsid w:val="007473EC"/>
    <w:rsid w:val="0076229B"/>
    <w:rsid w:val="0077077E"/>
    <w:rsid w:val="00772EED"/>
    <w:rsid w:val="007732A1"/>
    <w:rsid w:val="00783310"/>
    <w:rsid w:val="00797A9C"/>
    <w:rsid w:val="007A4A6D"/>
    <w:rsid w:val="007C5CF3"/>
    <w:rsid w:val="007D1BCF"/>
    <w:rsid w:val="007D75CF"/>
    <w:rsid w:val="007E0440"/>
    <w:rsid w:val="007E6DC5"/>
    <w:rsid w:val="007F6F3A"/>
    <w:rsid w:val="00806987"/>
    <w:rsid w:val="00820D8C"/>
    <w:rsid w:val="0083343D"/>
    <w:rsid w:val="0084748E"/>
    <w:rsid w:val="00847B75"/>
    <w:rsid w:val="0085784A"/>
    <w:rsid w:val="00860D91"/>
    <w:rsid w:val="0087341A"/>
    <w:rsid w:val="0088043C"/>
    <w:rsid w:val="00880471"/>
    <w:rsid w:val="008809F3"/>
    <w:rsid w:val="00884889"/>
    <w:rsid w:val="008906C9"/>
    <w:rsid w:val="00896510"/>
    <w:rsid w:val="008A0A58"/>
    <w:rsid w:val="008A3040"/>
    <w:rsid w:val="008B579E"/>
    <w:rsid w:val="008C5738"/>
    <w:rsid w:val="008D04F0"/>
    <w:rsid w:val="008D7F9B"/>
    <w:rsid w:val="008E689A"/>
    <w:rsid w:val="008F3500"/>
    <w:rsid w:val="008F3AD3"/>
    <w:rsid w:val="008F6EAB"/>
    <w:rsid w:val="00906DB2"/>
    <w:rsid w:val="009145D1"/>
    <w:rsid w:val="00915862"/>
    <w:rsid w:val="00924E3C"/>
    <w:rsid w:val="00932F8A"/>
    <w:rsid w:val="00933EF1"/>
    <w:rsid w:val="00943711"/>
    <w:rsid w:val="00955A96"/>
    <w:rsid w:val="00957207"/>
    <w:rsid w:val="00960FEB"/>
    <w:rsid w:val="009612BB"/>
    <w:rsid w:val="00963792"/>
    <w:rsid w:val="0096405D"/>
    <w:rsid w:val="00984A3E"/>
    <w:rsid w:val="009916D9"/>
    <w:rsid w:val="009C3986"/>
    <w:rsid w:val="009C71C9"/>
    <w:rsid w:val="009C740A"/>
    <w:rsid w:val="009D50A2"/>
    <w:rsid w:val="009E159E"/>
    <w:rsid w:val="009E1D00"/>
    <w:rsid w:val="009E6E02"/>
    <w:rsid w:val="00A125C5"/>
    <w:rsid w:val="00A2451C"/>
    <w:rsid w:val="00A26AA4"/>
    <w:rsid w:val="00A27977"/>
    <w:rsid w:val="00A30327"/>
    <w:rsid w:val="00A446B3"/>
    <w:rsid w:val="00A44D54"/>
    <w:rsid w:val="00A47D74"/>
    <w:rsid w:val="00A62823"/>
    <w:rsid w:val="00A62FE5"/>
    <w:rsid w:val="00A65EE7"/>
    <w:rsid w:val="00A70133"/>
    <w:rsid w:val="00A770A6"/>
    <w:rsid w:val="00A813B1"/>
    <w:rsid w:val="00A92534"/>
    <w:rsid w:val="00AB0FE0"/>
    <w:rsid w:val="00AB36C4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16DB0"/>
    <w:rsid w:val="00B17141"/>
    <w:rsid w:val="00B23B9B"/>
    <w:rsid w:val="00B24D75"/>
    <w:rsid w:val="00B25B3D"/>
    <w:rsid w:val="00B31575"/>
    <w:rsid w:val="00B31F56"/>
    <w:rsid w:val="00B470BD"/>
    <w:rsid w:val="00B57B39"/>
    <w:rsid w:val="00B70335"/>
    <w:rsid w:val="00B767EB"/>
    <w:rsid w:val="00B76889"/>
    <w:rsid w:val="00B8547D"/>
    <w:rsid w:val="00BA3E70"/>
    <w:rsid w:val="00BB28F9"/>
    <w:rsid w:val="00BC2897"/>
    <w:rsid w:val="00BC672C"/>
    <w:rsid w:val="00BD023B"/>
    <w:rsid w:val="00BD4AB7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248DE"/>
    <w:rsid w:val="00D424B7"/>
    <w:rsid w:val="00D42FAD"/>
    <w:rsid w:val="00D443BC"/>
    <w:rsid w:val="00D62668"/>
    <w:rsid w:val="00D676C5"/>
    <w:rsid w:val="00D70A73"/>
    <w:rsid w:val="00D8542D"/>
    <w:rsid w:val="00D85B40"/>
    <w:rsid w:val="00D93AA4"/>
    <w:rsid w:val="00DA3077"/>
    <w:rsid w:val="00DB12DF"/>
    <w:rsid w:val="00DB4355"/>
    <w:rsid w:val="00DB6599"/>
    <w:rsid w:val="00DC6A71"/>
    <w:rsid w:val="00DC79C0"/>
    <w:rsid w:val="00DD234D"/>
    <w:rsid w:val="00DE0955"/>
    <w:rsid w:val="00E0357D"/>
    <w:rsid w:val="00E05F62"/>
    <w:rsid w:val="00E41598"/>
    <w:rsid w:val="00E43318"/>
    <w:rsid w:val="00E50B05"/>
    <w:rsid w:val="00E6160A"/>
    <w:rsid w:val="00E64E9C"/>
    <w:rsid w:val="00E67235"/>
    <w:rsid w:val="00E71585"/>
    <w:rsid w:val="00E773E1"/>
    <w:rsid w:val="00E77D04"/>
    <w:rsid w:val="00E81389"/>
    <w:rsid w:val="00E91F5E"/>
    <w:rsid w:val="00E95071"/>
    <w:rsid w:val="00ED1C3E"/>
    <w:rsid w:val="00EE3CD0"/>
    <w:rsid w:val="00EE714A"/>
    <w:rsid w:val="00EF11CE"/>
    <w:rsid w:val="00F105F0"/>
    <w:rsid w:val="00F15651"/>
    <w:rsid w:val="00F2097B"/>
    <w:rsid w:val="00F240BB"/>
    <w:rsid w:val="00F376B8"/>
    <w:rsid w:val="00F53294"/>
    <w:rsid w:val="00F53705"/>
    <w:rsid w:val="00F548AB"/>
    <w:rsid w:val="00F57FED"/>
    <w:rsid w:val="00F62517"/>
    <w:rsid w:val="00F65F81"/>
    <w:rsid w:val="00F74A74"/>
    <w:rsid w:val="00F7500C"/>
    <w:rsid w:val="00FA21C9"/>
    <w:rsid w:val="00FA6347"/>
    <w:rsid w:val="00FB2AE1"/>
    <w:rsid w:val="00FC60A7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TML-oblikovano">
    <w:name w:val="HTML Preformatted"/>
    <w:basedOn w:val="Navaden"/>
    <w:link w:val="HTML-oblikovanoZnak"/>
    <w:unhideWhenUsed/>
    <w:rsid w:val="00060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060C9C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060C9C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060C9C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638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3</cp:revision>
  <cp:lastPrinted>2019-03-21T09:01:00Z</cp:lastPrinted>
  <dcterms:created xsi:type="dcterms:W3CDTF">2024-07-25T09:34:00Z</dcterms:created>
  <dcterms:modified xsi:type="dcterms:W3CDTF">2024-07-25T09:36:00Z</dcterms:modified>
</cp:coreProperties>
</file>